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Bolsover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Bolsover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Bolsover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Bolsover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Bolsover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Bolsover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Bolsover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Bolsover is estimated to be </w:t>
      </w:r>
      <w:r w:rsidRPr="00773DF7">
        <w:rPr>
          <w:rFonts w:ascii="Libre Franklin Light" w:eastAsia="Times New Roman" w:hAnsi="Libre Franklin Light" w:cs="Calibri Light"/>
          <w:b/>
          <w:bCs/>
          <w:color w:val="C45911" w:themeColor="accent2" w:themeShade="BF"/>
        </w:rPr>
        <w:t xml:space="preserve">£1,991,132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Bolsover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Bolsover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Bolsover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Bolsover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lsov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Bolsover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lsov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Bolsover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Bolsover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lsov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Bolsover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Bolsover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Bolsover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Bolsover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Bolsover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Bolsover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£1,991,132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Bolsover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£32,432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£670,718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£48,048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£1,201,646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£1,991,132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Bolsover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Bolsover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Bolsover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Bolsover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Bolsover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Bolsover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Bolsover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Bolsover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Bolsover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0A30C43-35DD-49B6-A46F-989090F3B7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